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การเพิ่มชื่อกรณีคนที่ไม่มีสัญชาติไทยต่อมาได้รับสัญชาติไทยตามกฎหมาย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0722DB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การเพิ่มชื่อกรณีคนที่ไม่มีสัญชาติไทยต่อมาได้รับสัญชาติไทยตามกฎหมาย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594C4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เพิ่มชื่อกรณีคนที่ไม่มีสัญชาติไทยต่อมาได้รับสัญชาติไทยตามกฎหมาย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20:51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ที่ผู้นั้นมีภูมิลำเนาอยู่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594C47" w:rsidRDefault="00594C47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8E290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ผู้ยื่นคำร้องได้แก่เจ้าบ้านบิดามารดาหรือผู้ที่ขอเพิ่มชื่อ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พยานบุคคลได้แก่บุคคลที่สามารถรับรองและยืนยันตัวบุคคลของผู้ขอเพิ่มชื่อได้อย่างน้อย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594C47" w:rsidRPr="000C2AAC" w:rsidRDefault="00594C47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บสวนผู้ร้องเจ้าบ้านพยานบุคคลที่น่าเชื่อถือให้ปรากฏข้อเท็จจริงเกี่ยวกับประวัติความเป็นมาของผู้ขอเพิ่มชื่อและบิดามารดาโดยรวบรวมหลักฐานพร้อมความเห็นเสนอนายทะเบียนอำเภอหรือนายทะเบียนท้องถิ่น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นายทะเบียนอำเภอหรือ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นายทะเบียนท้องถิ่นพิจารณาอนุญาต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ไม่อนุญาตและแจ้งผลการพิจารณา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E2900" w:rsidRPr="000C2AAC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ที่ขอเพิ่มชื่อ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บัตรประจำตัวประชาชนของผู้ร้อง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เอกสารที่ทางราชกาารออกให้ซึ่งแสดงว่าเป็นคนสัญชาติไทยเช่นหนังสือสำคัญการแปลงสัญชาติประกาศ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กระทรวงมหาดไทยสำเนาคำสั่งศาลหรือคำพิพากษา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D07A84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16"/>
          <w:szCs w:val="16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D07A8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3F4A0D" w:rsidRPr="000C2AAC" w:rsidRDefault="003F4A0D" w:rsidP="00D07A84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6CF" w:rsidRDefault="005966CF" w:rsidP="00C81DB8">
      <w:pPr>
        <w:spacing w:after="0" w:line="240" w:lineRule="auto"/>
      </w:pPr>
      <w:r>
        <w:separator/>
      </w:r>
    </w:p>
  </w:endnote>
  <w:endnote w:type="continuationSeparator" w:id="1">
    <w:p w:rsidR="005966CF" w:rsidRDefault="005966C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6CF" w:rsidRDefault="005966CF" w:rsidP="00C81DB8">
      <w:pPr>
        <w:spacing w:after="0" w:line="240" w:lineRule="auto"/>
      </w:pPr>
      <w:r>
        <w:separator/>
      </w:r>
    </w:p>
  </w:footnote>
  <w:footnote w:type="continuationSeparator" w:id="1">
    <w:p w:rsidR="005966CF" w:rsidRDefault="005966C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0722D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2E0FE7">
          <w:rPr>
            <w:noProof/>
          </w:rPr>
          <w:t>3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2E0FE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22DB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E0FE7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94C47"/>
    <w:rsid w:val="005966CF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07A84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733</TotalTime>
  <Pages>4</Pages>
  <Words>673</Words>
  <Characters>3838</Characters>
  <Application>Microsoft Office Word</Application>
  <DocSecurity>0</DocSecurity>
  <Lines>31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2015-08-06T04:44:00Z</cp:lastPrinted>
  <dcterms:created xsi:type="dcterms:W3CDTF">2015-04-23T03:41:00Z</dcterms:created>
  <dcterms:modified xsi:type="dcterms:W3CDTF">2015-08-06T04:44:00Z</dcterms:modified>
</cp:coreProperties>
</file>